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A76" w:rsidRDefault="00096A76" w:rsidP="00E76534">
      <w:pPr>
        <w:ind w:left="3119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8C3CD5" w:rsidRDefault="008C3CD5" w:rsidP="00E76534">
      <w:pPr>
        <w:ind w:left="3119"/>
        <w:jc w:val="center"/>
        <w:rPr>
          <w:rFonts w:ascii="Arial" w:hAnsi="Arial" w:cs="Arial"/>
          <w:b/>
        </w:rPr>
      </w:pPr>
    </w:p>
    <w:tbl>
      <w:tblPr>
        <w:tblStyle w:val="Grigliatabella"/>
        <w:tblW w:w="9918" w:type="dxa"/>
        <w:jc w:val="center"/>
        <w:tblLook w:val="04A0" w:firstRow="1" w:lastRow="0" w:firstColumn="1" w:lastColumn="0" w:noHBand="0" w:noVBand="1"/>
      </w:tblPr>
      <w:tblGrid>
        <w:gridCol w:w="3209"/>
        <w:gridCol w:w="6709"/>
      </w:tblGrid>
      <w:tr w:rsidR="00EE32DE" w:rsidTr="008224FE">
        <w:trPr>
          <w:jc w:val="center"/>
        </w:trPr>
        <w:tc>
          <w:tcPr>
            <w:tcW w:w="3209" w:type="dxa"/>
          </w:tcPr>
          <w:p w:rsidR="008224FE" w:rsidRDefault="008224FE" w:rsidP="00EE32DE">
            <w:pPr>
              <w:jc w:val="center"/>
              <w:rPr>
                <w:rFonts w:ascii="Arial" w:hAnsi="Arial" w:cs="Arial"/>
              </w:rPr>
            </w:pPr>
          </w:p>
          <w:p w:rsidR="00EE32DE" w:rsidRDefault="00EE32DE" w:rsidP="00EE32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PROVINCIA</w:t>
            </w:r>
          </w:p>
          <w:p w:rsidR="008224FE" w:rsidRDefault="008224FE" w:rsidP="00EE32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09" w:type="dxa"/>
          </w:tcPr>
          <w:p w:rsidR="008224FE" w:rsidRDefault="008224FE" w:rsidP="00EE32DE">
            <w:pPr>
              <w:jc w:val="center"/>
              <w:rPr>
                <w:rFonts w:ascii="Arial" w:hAnsi="Arial" w:cs="Arial"/>
              </w:rPr>
            </w:pPr>
          </w:p>
          <w:p w:rsidR="00EE32DE" w:rsidRDefault="00EE32DE" w:rsidP="00EE32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AUTORIT</w:t>
            </w:r>
            <w:r w:rsidR="008224FE">
              <w:rPr>
                <w:rFonts w:ascii="Arial" w:hAnsi="Arial" w:cs="Arial"/>
              </w:rPr>
              <w:t>À</w:t>
            </w:r>
            <w:r>
              <w:rPr>
                <w:rFonts w:ascii="Arial" w:hAnsi="Arial" w:cs="Arial"/>
              </w:rPr>
              <w:t xml:space="preserve"> MARITTIMA DI RIFERIMENTO</w:t>
            </w:r>
          </w:p>
        </w:tc>
      </w:tr>
      <w:tr w:rsidR="00EE32DE" w:rsidTr="00096A76">
        <w:trPr>
          <w:jc w:val="center"/>
        </w:trPr>
        <w:tc>
          <w:tcPr>
            <w:tcW w:w="3209" w:type="dxa"/>
            <w:vAlign w:val="center"/>
          </w:tcPr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LIVORNO</w:t>
            </w:r>
          </w:p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PISA</w:t>
            </w:r>
          </w:p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FIRENZE</w:t>
            </w:r>
          </w:p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PRATO</w:t>
            </w:r>
          </w:p>
        </w:tc>
        <w:tc>
          <w:tcPr>
            <w:tcW w:w="6709" w:type="dxa"/>
          </w:tcPr>
          <w:p w:rsidR="00096A76" w:rsidRPr="00096A76" w:rsidRDefault="00096A76" w:rsidP="00EE32D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E32DE" w:rsidRDefault="00EE32DE" w:rsidP="00EE32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Capitaneria di </w:t>
            </w:r>
            <w:r w:rsidR="003C5041">
              <w:rPr>
                <w:rFonts w:ascii="Arial" w:hAnsi="Arial" w:cs="Arial"/>
              </w:rPr>
              <w:t xml:space="preserve">porto </w:t>
            </w:r>
            <w:r>
              <w:rPr>
                <w:rFonts w:ascii="Arial" w:hAnsi="Arial" w:cs="Arial"/>
              </w:rPr>
              <w:t>di LIVORNO</w:t>
            </w:r>
            <w:r w:rsidR="004D050F">
              <w:rPr>
                <w:rFonts w:ascii="Arial" w:hAnsi="Arial" w:cs="Arial"/>
              </w:rPr>
              <w:t xml:space="preserve"> </w:t>
            </w:r>
            <w:r w:rsidR="003C5041" w:rsidRPr="003C5041">
              <w:rPr>
                <w:rFonts w:ascii="Arial" w:hAnsi="Arial" w:cs="Arial"/>
                <w:vertAlign w:val="superscript"/>
              </w:rPr>
              <w:t>(</w:t>
            </w:r>
            <w:r w:rsidR="004D050F" w:rsidRPr="003C5041">
              <w:rPr>
                <w:rFonts w:ascii="Arial" w:hAnsi="Arial" w:cs="Arial"/>
                <w:b/>
                <w:sz w:val="36"/>
                <w:szCs w:val="36"/>
              </w:rPr>
              <w:t>*</w:t>
            </w:r>
            <w:r w:rsidR="003C5041" w:rsidRPr="003C5041">
              <w:rPr>
                <w:rFonts w:ascii="Arial" w:hAnsi="Arial" w:cs="Arial"/>
                <w:vertAlign w:val="superscript"/>
              </w:rPr>
              <w:t>)</w:t>
            </w:r>
          </w:p>
          <w:p w:rsidR="008224FE" w:rsidRPr="008224FE" w:rsidRDefault="00EE32D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</w:rPr>
              <w:t>(</w:t>
            </w:r>
            <w:r w:rsidR="008224FE" w:rsidRPr="008224FE">
              <w:rPr>
                <w:rFonts w:ascii="Arial" w:hAnsi="Arial" w:cs="Arial"/>
                <w:i/>
                <w:sz w:val="20"/>
                <w:szCs w:val="20"/>
              </w:rPr>
              <w:t xml:space="preserve">Telefono : 0586826011 Fax : 0586826090 </w:t>
            </w:r>
          </w:p>
          <w:p w:rsidR="008224FE" w:rsidRPr="008224FE" w:rsidRDefault="008224F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Posta certificata : dm.livorno@pec.mit.gov.it </w:t>
            </w:r>
          </w:p>
          <w:p w:rsidR="00EE32DE" w:rsidRDefault="008224F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E-mail : </w:t>
            </w:r>
            <w:hyperlink r:id="rId9" w:history="1">
              <w:r w:rsidR="00096A76" w:rsidRPr="00096A76">
                <w:rPr>
                  <w:rStyle w:val="Collegamentoipertestuale"/>
                  <w:rFonts w:ascii="Arial" w:hAnsi="Arial" w:cs="Arial"/>
                  <w:i/>
                  <w:color w:val="auto"/>
                  <w:sz w:val="20"/>
                  <w:szCs w:val="20"/>
                  <w:u w:val="none"/>
                </w:rPr>
                <w:t>cplivorno@guardiacostiera.gov.it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526D29" w:rsidRDefault="00526D29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26D29" w:rsidRDefault="00526D29" w:rsidP="008224FE">
            <w:pPr>
              <w:jc w:val="center"/>
              <w:rPr>
                <w:rFonts w:ascii="Arial" w:hAnsi="Arial" w:cs="Arial"/>
                <w:b/>
              </w:rPr>
            </w:pPr>
            <w:r w:rsidRPr="00526D29">
              <w:rPr>
                <w:rFonts w:ascii="Arial" w:hAnsi="Arial" w:cs="Arial"/>
                <w:b/>
              </w:rPr>
              <w:t>C.F. (CP) Francesco PAOLILLO</w:t>
            </w:r>
          </w:p>
          <w:p w:rsidR="00526D29" w:rsidRDefault="00526D29" w:rsidP="008224F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(Referente regionale)</w:t>
            </w:r>
          </w:p>
          <w:p w:rsidR="00526D29" w:rsidRDefault="002479A5" w:rsidP="008224FE">
            <w:pPr>
              <w:jc w:val="center"/>
              <w:rPr>
                <w:rFonts w:ascii="Arial" w:hAnsi="Arial" w:cs="Arial"/>
                <w:i/>
              </w:rPr>
            </w:pPr>
            <w:hyperlink r:id="rId10" w:history="1">
              <w:r w:rsidR="00526D29" w:rsidRPr="00526D29">
                <w:rPr>
                  <w:rStyle w:val="Collegamentoipertestuale"/>
                  <w:rFonts w:ascii="Arial" w:hAnsi="Arial" w:cs="Arial"/>
                  <w:i/>
                  <w:u w:val="none"/>
                </w:rPr>
                <w:t>francesco.paolillo@mit.gov.it</w:t>
              </w:r>
            </w:hyperlink>
          </w:p>
          <w:p w:rsidR="00526D29" w:rsidRPr="00526D29" w:rsidRDefault="00526D29" w:rsidP="008224FE">
            <w:pPr>
              <w:jc w:val="center"/>
              <w:rPr>
                <w:rFonts w:ascii="Arial" w:hAnsi="Arial" w:cs="Arial"/>
                <w:i/>
              </w:rPr>
            </w:pPr>
            <w:proofErr w:type="spellStart"/>
            <w:r w:rsidRPr="00526D29">
              <w:rPr>
                <w:rFonts w:ascii="Arial" w:hAnsi="Arial" w:cs="Arial"/>
                <w:i/>
              </w:rPr>
              <w:t>tel</w:t>
            </w:r>
            <w:proofErr w:type="spellEnd"/>
            <w:r w:rsidRPr="00526D29">
              <w:rPr>
                <w:rFonts w:ascii="Arial" w:hAnsi="Arial" w:cs="Arial"/>
                <w:i/>
              </w:rPr>
              <w:t xml:space="preserve"> 338-1938761</w:t>
            </w:r>
          </w:p>
          <w:p w:rsidR="00096A76" w:rsidRPr="00096A76" w:rsidRDefault="00096A76" w:rsidP="00822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C3CD5" w:rsidTr="00096A76">
        <w:trPr>
          <w:jc w:val="center"/>
        </w:trPr>
        <w:tc>
          <w:tcPr>
            <w:tcW w:w="3209" w:type="dxa"/>
            <w:vAlign w:val="center"/>
          </w:tcPr>
          <w:p w:rsidR="008C3CD5" w:rsidRPr="008C3CD5" w:rsidRDefault="008C3CD5" w:rsidP="00096A7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  <w:p w:rsidR="008C3CD5" w:rsidRDefault="008C3CD5" w:rsidP="00096A7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</w:rPr>
              <w:t>(ISOLA D’ELBA)</w:t>
            </w:r>
          </w:p>
          <w:p w:rsidR="008C3CD5" w:rsidRPr="008C3CD5" w:rsidRDefault="008C3CD5" w:rsidP="00096A76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6709" w:type="dxa"/>
          </w:tcPr>
          <w:p w:rsidR="00096A76" w:rsidRPr="00096A76" w:rsidRDefault="00096A76" w:rsidP="008C3C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C3CD5" w:rsidRDefault="008C3CD5" w:rsidP="008C3C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Capitaneria di </w:t>
            </w:r>
            <w:r w:rsidR="003C5041">
              <w:rPr>
                <w:rFonts w:ascii="Arial" w:hAnsi="Arial" w:cs="Arial"/>
              </w:rPr>
              <w:t xml:space="preserve">porto </w:t>
            </w:r>
            <w:r>
              <w:rPr>
                <w:rFonts w:ascii="Arial" w:hAnsi="Arial" w:cs="Arial"/>
              </w:rPr>
              <w:t>di PORTOFERRAIO</w:t>
            </w:r>
          </w:p>
          <w:p w:rsidR="008C3CD5" w:rsidRPr="008C3CD5" w:rsidRDefault="008C3CD5" w:rsidP="008C3CD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</w:rPr>
              <w:t>(</w:t>
            </w:r>
            <w:r w:rsidRPr="008C3CD5">
              <w:rPr>
                <w:rFonts w:ascii="Arial" w:hAnsi="Arial" w:cs="Arial"/>
                <w:i/>
                <w:sz w:val="20"/>
                <w:szCs w:val="20"/>
              </w:rPr>
              <w:t xml:space="preserve">Telefono : 0565914000 Fax : 0565918598 </w:t>
            </w:r>
          </w:p>
          <w:p w:rsidR="008C3CD5" w:rsidRPr="008C3CD5" w:rsidRDefault="008C3CD5" w:rsidP="008C3CD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C3CD5">
              <w:rPr>
                <w:rFonts w:ascii="Arial" w:hAnsi="Arial" w:cs="Arial"/>
                <w:i/>
                <w:sz w:val="20"/>
                <w:szCs w:val="20"/>
              </w:rPr>
              <w:t xml:space="preserve">Posta certificata : cp-portoferraio@pec.mit.gov.it </w:t>
            </w:r>
          </w:p>
          <w:p w:rsidR="008C3CD5" w:rsidRDefault="008C3CD5" w:rsidP="008C3CD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C3CD5">
              <w:rPr>
                <w:rFonts w:ascii="Arial" w:hAnsi="Arial" w:cs="Arial"/>
                <w:i/>
                <w:sz w:val="20"/>
                <w:szCs w:val="20"/>
              </w:rPr>
              <w:t xml:space="preserve">E-mail : </w:t>
            </w:r>
            <w:r w:rsidRPr="00096A76">
              <w:rPr>
                <w:rFonts w:ascii="Arial" w:hAnsi="Arial" w:cs="Arial"/>
                <w:i/>
                <w:sz w:val="20"/>
                <w:szCs w:val="20"/>
              </w:rPr>
              <w:t>cpportoferraio@mit.gov.it</w:t>
            </w:r>
            <w:r w:rsidRPr="008C3CD5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526D29" w:rsidRDefault="00526D29" w:rsidP="008C3CD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26D29" w:rsidRPr="00526D29" w:rsidRDefault="00526D29" w:rsidP="008C3CD5">
            <w:pPr>
              <w:jc w:val="center"/>
              <w:rPr>
                <w:rFonts w:ascii="Arial" w:hAnsi="Arial" w:cs="Arial"/>
                <w:b/>
              </w:rPr>
            </w:pPr>
            <w:r w:rsidRPr="00526D29">
              <w:rPr>
                <w:rFonts w:ascii="Arial" w:hAnsi="Arial" w:cs="Arial"/>
                <w:b/>
              </w:rPr>
              <w:t>S.T.V. (CP) Giuli</w:t>
            </w:r>
            <w:r>
              <w:rPr>
                <w:rFonts w:ascii="Arial" w:hAnsi="Arial" w:cs="Arial"/>
                <w:b/>
              </w:rPr>
              <w:t>a</w:t>
            </w:r>
            <w:r w:rsidRPr="00526D29">
              <w:rPr>
                <w:rFonts w:ascii="Arial" w:hAnsi="Arial" w:cs="Arial"/>
                <w:b/>
              </w:rPr>
              <w:t xml:space="preserve"> BURCHIELLI</w:t>
            </w:r>
          </w:p>
          <w:p w:rsidR="00096A76" w:rsidRPr="00096A76" w:rsidRDefault="00096A76" w:rsidP="008C3C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E32DE" w:rsidTr="00096A76">
        <w:trPr>
          <w:jc w:val="center"/>
        </w:trPr>
        <w:tc>
          <w:tcPr>
            <w:tcW w:w="3209" w:type="dxa"/>
            <w:vAlign w:val="center"/>
          </w:tcPr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</w:p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LUCCA</w:t>
            </w:r>
          </w:p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PISTOIA</w:t>
            </w:r>
          </w:p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09" w:type="dxa"/>
          </w:tcPr>
          <w:p w:rsidR="00096A76" w:rsidRPr="00096A76" w:rsidRDefault="00096A76" w:rsidP="00822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24FE" w:rsidRDefault="008224FE" w:rsidP="008224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Capitaneria di </w:t>
            </w:r>
            <w:r w:rsidR="003C5041">
              <w:rPr>
                <w:rFonts w:ascii="Arial" w:hAnsi="Arial" w:cs="Arial"/>
              </w:rPr>
              <w:t xml:space="preserve">porto </w:t>
            </w:r>
            <w:r>
              <w:rPr>
                <w:rFonts w:ascii="Arial" w:hAnsi="Arial" w:cs="Arial"/>
              </w:rPr>
              <w:t>di VIAREGGIO</w:t>
            </w:r>
          </w:p>
          <w:p w:rsidR="008224FE" w:rsidRPr="008224FE" w:rsidRDefault="008224F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</w:rPr>
              <w:t>(</w:t>
            </w: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Telefono : 058443931 FAX 05844393223 </w:t>
            </w:r>
          </w:p>
          <w:p w:rsidR="008224FE" w:rsidRPr="008224FE" w:rsidRDefault="008224F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Posta certificata : cp-viareggio@pec.mit.gov.it </w:t>
            </w:r>
          </w:p>
          <w:p w:rsidR="00EE32DE" w:rsidRDefault="008224F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E-mail : </w:t>
            </w:r>
            <w:hyperlink r:id="rId11" w:history="1">
              <w:r w:rsidR="00096A76" w:rsidRPr="00096A76">
                <w:rPr>
                  <w:rStyle w:val="Collegamentoipertestuale"/>
                  <w:rFonts w:ascii="Arial" w:hAnsi="Arial" w:cs="Arial"/>
                  <w:i/>
                  <w:color w:val="auto"/>
                  <w:sz w:val="20"/>
                  <w:szCs w:val="20"/>
                  <w:u w:val="none"/>
                </w:rPr>
                <w:t>cpviareggio@mit.gov.it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526D29" w:rsidRDefault="00526D29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26D29" w:rsidRPr="00526D29" w:rsidRDefault="00526D29" w:rsidP="008224FE">
            <w:pPr>
              <w:jc w:val="center"/>
              <w:rPr>
                <w:rFonts w:ascii="Arial" w:hAnsi="Arial" w:cs="Arial"/>
                <w:b/>
              </w:rPr>
            </w:pPr>
            <w:r w:rsidRPr="00526D29">
              <w:rPr>
                <w:rFonts w:ascii="Arial" w:hAnsi="Arial" w:cs="Arial"/>
                <w:b/>
              </w:rPr>
              <w:t>C.C. (CP) Alessandro SARRO</w:t>
            </w:r>
          </w:p>
          <w:p w:rsidR="00096A76" w:rsidRPr="00096A76" w:rsidRDefault="00096A76" w:rsidP="00822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E32DE" w:rsidTr="00096A76">
        <w:trPr>
          <w:jc w:val="center"/>
        </w:trPr>
        <w:tc>
          <w:tcPr>
            <w:tcW w:w="3209" w:type="dxa"/>
            <w:vAlign w:val="center"/>
          </w:tcPr>
          <w:p w:rsidR="00EE32DE" w:rsidRPr="008224FE" w:rsidRDefault="00EE32DE" w:rsidP="00096A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E32DE" w:rsidRDefault="00EE32DE" w:rsidP="00096A76">
            <w:pPr>
              <w:jc w:val="center"/>
              <w:rPr>
                <w:rFonts w:ascii="Arial" w:hAnsi="Arial" w:cs="Arial"/>
              </w:rPr>
            </w:pPr>
          </w:p>
          <w:p w:rsidR="00EE32DE" w:rsidRDefault="00EE32DE" w:rsidP="00096A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</w:rPr>
              <w:t>MASSA CARRARA</w:t>
            </w:r>
          </w:p>
          <w:p w:rsidR="008224FE" w:rsidRDefault="008224FE" w:rsidP="00096A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24FE" w:rsidRDefault="008224FE" w:rsidP="00096A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24FE" w:rsidRPr="008224FE" w:rsidRDefault="008224FE" w:rsidP="00096A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09" w:type="dxa"/>
          </w:tcPr>
          <w:p w:rsidR="00096A76" w:rsidRPr="00096A76" w:rsidRDefault="00096A76" w:rsidP="00822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24FE" w:rsidRDefault="008224FE" w:rsidP="008224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Capitaneria di </w:t>
            </w:r>
            <w:r w:rsidR="003C5041">
              <w:rPr>
                <w:rFonts w:ascii="Arial" w:hAnsi="Arial" w:cs="Arial"/>
              </w:rPr>
              <w:t xml:space="preserve">porto </w:t>
            </w:r>
            <w:r>
              <w:rPr>
                <w:rFonts w:ascii="Arial" w:hAnsi="Arial" w:cs="Arial"/>
              </w:rPr>
              <w:t>di MARINA DI CARRARA</w:t>
            </w:r>
          </w:p>
          <w:p w:rsidR="008224FE" w:rsidRPr="008224FE" w:rsidRDefault="008224F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</w:rPr>
              <w:t>(</w:t>
            </w: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Telefono : 0585646701 Fax : </w:t>
            </w:r>
            <w:r w:rsidR="008C3CD5">
              <w:rPr>
                <w:rFonts w:ascii="Arial" w:hAnsi="Arial" w:cs="Arial"/>
                <w:i/>
                <w:sz w:val="20"/>
                <w:szCs w:val="20"/>
              </w:rPr>
              <w:t>05856467444</w:t>
            </w: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</w:p>
          <w:p w:rsidR="008224FE" w:rsidRPr="008224FE" w:rsidRDefault="008224F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Posta certificata : cp-marinadicarrara@pec.mit.gov.it </w:t>
            </w:r>
          </w:p>
          <w:p w:rsidR="00EE32DE" w:rsidRDefault="008224FE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224FE">
              <w:rPr>
                <w:rFonts w:ascii="Arial" w:hAnsi="Arial" w:cs="Arial"/>
                <w:i/>
                <w:sz w:val="20"/>
                <w:szCs w:val="20"/>
              </w:rPr>
              <w:t xml:space="preserve">E-mail : </w:t>
            </w:r>
            <w:hyperlink r:id="rId12" w:history="1">
              <w:r w:rsidR="00096A76" w:rsidRPr="00096A76">
                <w:rPr>
                  <w:rStyle w:val="Collegamentoipertestuale"/>
                  <w:rFonts w:ascii="Arial" w:hAnsi="Arial" w:cs="Arial"/>
                  <w:i/>
                  <w:color w:val="auto"/>
                  <w:sz w:val="20"/>
                  <w:szCs w:val="20"/>
                  <w:u w:val="none"/>
                </w:rPr>
                <w:t>cpcarrara@mit.gov.it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526D29" w:rsidRDefault="00526D29" w:rsidP="008224F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26D29" w:rsidRPr="00526D29" w:rsidRDefault="00526D29" w:rsidP="008224FE">
            <w:pPr>
              <w:jc w:val="center"/>
              <w:rPr>
                <w:rFonts w:ascii="Arial" w:hAnsi="Arial" w:cs="Arial"/>
                <w:b/>
              </w:rPr>
            </w:pPr>
            <w:r w:rsidRPr="00526D29">
              <w:rPr>
                <w:rFonts w:ascii="Arial" w:hAnsi="Arial" w:cs="Arial"/>
                <w:b/>
              </w:rPr>
              <w:t xml:space="preserve">S.T.V. </w:t>
            </w:r>
            <w:r>
              <w:rPr>
                <w:rFonts w:ascii="Arial" w:hAnsi="Arial" w:cs="Arial"/>
                <w:b/>
              </w:rPr>
              <w:t xml:space="preserve">(CP) </w:t>
            </w:r>
            <w:r w:rsidRPr="00526D29">
              <w:rPr>
                <w:rFonts w:ascii="Arial" w:hAnsi="Arial" w:cs="Arial"/>
                <w:b/>
              </w:rPr>
              <w:t>Gennaro D’ALICANDRO</w:t>
            </w:r>
          </w:p>
          <w:p w:rsidR="00096A76" w:rsidRPr="00096A76" w:rsidRDefault="00096A76" w:rsidP="008224F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24FE" w:rsidTr="007273B7">
        <w:trPr>
          <w:jc w:val="center"/>
        </w:trPr>
        <w:tc>
          <w:tcPr>
            <w:tcW w:w="3209" w:type="dxa"/>
            <w:vAlign w:val="center"/>
          </w:tcPr>
          <w:p w:rsidR="008224FE" w:rsidRPr="008224FE" w:rsidRDefault="008224FE" w:rsidP="007273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24FE" w:rsidRDefault="008224FE" w:rsidP="00727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AREZZO</w:t>
            </w:r>
          </w:p>
          <w:p w:rsidR="008224FE" w:rsidRDefault="008224FE" w:rsidP="00727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SIENA</w:t>
            </w:r>
          </w:p>
          <w:p w:rsidR="008224FE" w:rsidRDefault="008224FE" w:rsidP="007273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</w:rPr>
              <w:t>GROSSETO</w:t>
            </w:r>
          </w:p>
          <w:p w:rsidR="008224FE" w:rsidRPr="008224FE" w:rsidRDefault="008224FE" w:rsidP="007273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09" w:type="dxa"/>
          </w:tcPr>
          <w:p w:rsidR="00096A76" w:rsidRPr="00096A76" w:rsidRDefault="00096A76" w:rsidP="007273B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8224FE" w:rsidRDefault="008C3CD5" w:rsidP="007273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Ufficio </w:t>
            </w:r>
            <w:r w:rsidR="003C5041">
              <w:rPr>
                <w:rFonts w:ascii="Arial" w:hAnsi="Arial" w:cs="Arial"/>
              </w:rPr>
              <w:t xml:space="preserve">circondariale marittimo </w:t>
            </w:r>
            <w:r>
              <w:rPr>
                <w:rFonts w:ascii="Arial" w:hAnsi="Arial" w:cs="Arial"/>
              </w:rPr>
              <w:t>di PORTO SANTO STEFANO</w:t>
            </w:r>
          </w:p>
          <w:p w:rsidR="008C3CD5" w:rsidRPr="008C3CD5" w:rsidRDefault="008C3CD5" w:rsidP="008C3CD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</w:rPr>
              <w:t>(</w:t>
            </w:r>
            <w:r w:rsidRPr="008C3CD5">
              <w:rPr>
                <w:rFonts w:ascii="Arial" w:hAnsi="Arial" w:cs="Arial"/>
                <w:i/>
                <w:sz w:val="20"/>
                <w:szCs w:val="20"/>
              </w:rPr>
              <w:t xml:space="preserve">Telefono : 0564816200 Fax : 0564816230 </w:t>
            </w:r>
          </w:p>
          <w:p w:rsidR="008C3CD5" w:rsidRPr="008C3CD5" w:rsidRDefault="008C3CD5" w:rsidP="008C3CD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C3CD5">
              <w:rPr>
                <w:rFonts w:ascii="Arial" w:hAnsi="Arial" w:cs="Arial"/>
                <w:i/>
                <w:sz w:val="20"/>
                <w:szCs w:val="20"/>
              </w:rPr>
              <w:t xml:space="preserve">Posta certificata : cp-portosantostefano@pec.mit.gov.it </w:t>
            </w:r>
          </w:p>
          <w:p w:rsidR="008C3CD5" w:rsidRDefault="008C3CD5" w:rsidP="008C3CD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C3CD5">
              <w:rPr>
                <w:rFonts w:ascii="Arial" w:hAnsi="Arial" w:cs="Arial"/>
                <w:i/>
                <w:sz w:val="20"/>
                <w:szCs w:val="20"/>
              </w:rPr>
              <w:t xml:space="preserve">E-mail : </w:t>
            </w:r>
            <w:hyperlink r:id="rId13" w:history="1">
              <w:r w:rsidR="00096A76" w:rsidRPr="00096A76">
                <w:rPr>
                  <w:rStyle w:val="Collegamentoipertestuale"/>
                  <w:rFonts w:ascii="Arial" w:hAnsi="Arial" w:cs="Arial"/>
                  <w:i/>
                  <w:color w:val="auto"/>
                  <w:sz w:val="20"/>
                  <w:szCs w:val="20"/>
                  <w:u w:val="none"/>
                </w:rPr>
                <w:t>ucportosantostefano@mit.gov.it</w:t>
              </w:r>
            </w:hyperlink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526D29" w:rsidRDefault="00526D29" w:rsidP="008C3CD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26D29" w:rsidRPr="00526D29" w:rsidRDefault="00526D29" w:rsidP="008C3CD5">
            <w:pPr>
              <w:jc w:val="center"/>
              <w:rPr>
                <w:rFonts w:ascii="Arial" w:hAnsi="Arial" w:cs="Arial"/>
                <w:b/>
              </w:rPr>
            </w:pPr>
            <w:r w:rsidRPr="00526D29">
              <w:rPr>
                <w:rFonts w:ascii="Arial" w:hAnsi="Arial" w:cs="Arial"/>
                <w:b/>
              </w:rPr>
              <w:t>T.V. (CP) Valerio BERARDI</w:t>
            </w:r>
          </w:p>
          <w:p w:rsidR="00096A76" w:rsidRPr="00096A76" w:rsidRDefault="00096A76" w:rsidP="008C3C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EE32DE" w:rsidRDefault="00EE32DE" w:rsidP="00EE32DE">
      <w:pPr>
        <w:jc w:val="center"/>
        <w:rPr>
          <w:rFonts w:ascii="Arial" w:hAnsi="Arial" w:cs="Arial"/>
        </w:rPr>
      </w:pPr>
    </w:p>
    <w:p w:rsidR="003C5041" w:rsidRDefault="003C5041" w:rsidP="00EE32DE">
      <w:pPr>
        <w:jc w:val="center"/>
        <w:rPr>
          <w:rFonts w:ascii="Arial" w:hAnsi="Arial" w:cs="Arial"/>
        </w:rPr>
      </w:pPr>
    </w:p>
    <w:p w:rsidR="003C5041" w:rsidRPr="003C5041" w:rsidRDefault="003C5041" w:rsidP="003C5041">
      <w:pPr>
        <w:ind w:left="284" w:hanging="284"/>
        <w:jc w:val="both"/>
        <w:rPr>
          <w:rFonts w:ascii="Arial" w:hAnsi="Arial" w:cs="Arial"/>
        </w:rPr>
      </w:pPr>
      <w:r w:rsidRPr="003C5041">
        <w:rPr>
          <w:rFonts w:ascii="Arial" w:hAnsi="Arial" w:cs="Arial"/>
          <w:vertAlign w:val="superscript"/>
        </w:rPr>
        <w:t>(</w:t>
      </w:r>
      <w:r w:rsidRPr="003C5041">
        <w:rPr>
          <w:rFonts w:ascii="Arial" w:hAnsi="Arial" w:cs="Arial"/>
          <w:b/>
          <w:sz w:val="36"/>
          <w:szCs w:val="36"/>
        </w:rPr>
        <w:t>*</w:t>
      </w:r>
      <w:r w:rsidRPr="003C5041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per alcuni Comuni la richiesta di adesione sarà inoltrata all’Ufficio circondariale marittimo di Piombino </w:t>
      </w:r>
    </w:p>
    <w:p w:rsidR="003C5041" w:rsidRDefault="003C5041" w:rsidP="003C5041">
      <w:pPr>
        <w:jc w:val="both"/>
        <w:rPr>
          <w:rFonts w:ascii="Arial" w:hAnsi="Arial" w:cs="Arial"/>
          <w:vertAlign w:val="superscript"/>
        </w:rPr>
      </w:pPr>
    </w:p>
    <w:p w:rsidR="003C5041" w:rsidRDefault="003C5041" w:rsidP="003C5041">
      <w:pPr>
        <w:jc w:val="both"/>
        <w:rPr>
          <w:rFonts w:ascii="Arial" w:hAnsi="Arial" w:cs="Arial"/>
        </w:rPr>
      </w:pPr>
    </w:p>
    <w:sectPr w:rsidR="003C5041" w:rsidSect="00AA1759">
      <w:pgSz w:w="11906" w:h="16838"/>
      <w:pgMar w:top="1417" w:right="1134" w:bottom="709" w:left="1134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9A5" w:rsidRDefault="002479A5" w:rsidP="00067BFB">
      <w:r>
        <w:separator/>
      </w:r>
    </w:p>
  </w:endnote>
  <w:endnote w:type="continuationSeparator" w:id="0">
    <w:p w:rsidR="002479A5" w:rsidRDefault="002479A5" w:rsidP="00067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9A5" w:rsidRDefault="002479A5" w:rsidP="00067BFB">
      <w:r>
        <w:separator/>
      </w:r>
    </w:p>
  </w:footnote>
  <w:footnote w:type="continuationSeparator" w:id="0">
    <w:p w:rsidR="002479A5" w:rsidRDefault="002479A5" w:rsidP="00067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B0B"/>
    <w:multiLevelType w:val="hybridMultilevel"/>
    <w:tmpl w:val="14EC0A52"/>
    <w:lvl w:ilvl="0" w:tplc="A46A123E">
      <w:start w:val="1"/>
      <w:numFmt w:val="lowerLetter"/>
      <w:lvlText w:val="%1)"/>
      <w:lvlJc w:val="left"/>
      <w:pPr>
        <w:ind w:left="27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490" w:hanging="360"/>
      </w:pPr>
    </w:lvl>
    <w:lvl w:ilvl="2" w:tplc="0410001B" w:tentative="1">
      <w:start w:val="1"/>
      <w:numFmt w:val="lowerRoman"/>
      <w:lvlText w:val="%3."/>
      <w:lvlJc w:val="right"/>
      <w:pPr>
        <w:ind w:left="4210" w:hanging="180"/>
      </w:pPr>
    </w:lvl>
    <w:lvl w:ilvl="3" w:tplc="0410000F" w:tentative="1">
      <w:start w:val="1"/>
      <w:numFmt w:val="decimal"/>
      <w:lvlText w:val="%4."/>
      <w:lvlJc w:val="left"/>
      <w:pPr>
        <w:ind w:left="4930" w:hanging="360"/>
      </w:pPr>
    </w:lvl>
    <w:lvl w:ilvl="4" w:tplc="04100019" w:tentative="1">
      <w:start w:val="1"/>
      <w:numFmt w:val="lowerLetter"/>
      <w:lvlText w:val="%5."/>
      <w:lvlJc w:val="left"/>
      <w:pPr>
        <w:ind w:left="5650" w:hanging="360"/>
      </w:pPr>
    </w:lvl>
    <w:lvl w:ilvl="5" w:tplc="0410001B" w:tentative="1">
      <w:start w:val="1"/>
      <w:numFmt w:val="lowerRoman"/>
      <w:lvlText w:val="%6."/>
      <w:lvlJc w:val="right"/>
      <w:pPr>
        <w:ind w:left="6370" w:hanging="180"/>
      </w:pPr>
    </w:lvl>
    <w:lvl w:ilvl="6" w:tplc="0410000F" w:tentative="1">
      <w:start w:val="1"/>
      <w:numFmt w:val="decimal"/>
      <w:lvlText w:val="%7."/>
      <w:lvlJc w:val="left"/>
      <w:pPr>
        <w:ind w:left="7090" w:hanging="360"/>
      </w:pPr>
    </w:lvl>
    <w:lvl w:ilvl="7" w:tplc="04100019" w:tentative="1">
      <w:start w:val="1"/>
      <w:numFmt w:val="lowerLetter"/>
      <w:lvlText w:val="%8."/>
      <w:lvlJc w:val="left"/>
      <w:pPr>
        <w:ind w:left="7810" w:hanging="360"/>
      </w:pPr>
    </w:lvl>
    <w:lvl w:ilvl="8" w:tplc="0410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">
    <w:nsid w:val="4DE058C3"/>
    <w:multiLevelType w:val="hybridMultilevel"/>
    <w:tmpl w:val="35848B6E"/>
    <w:lvl w:ilvl="0" w:tplc="D32AB138">
      <w:numFmt w:val="bullet"/>
      <w:lvlText w:val="-"/>
      <w:lvlJc w:val="left"/>
      <w:pPr>
        <w:ind w:left="305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6884673B"/>
    <w:multiLevelType w:val="hybridMultilevel"/>
    <w:tmpl w:val="85767E48"/>
    <w:lvl w:ilvl="0" w:tplc="4AB4324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207" w:hanging="360"/>
      </w:pPr>
    </w:lvl>
    <w:lvl w:ilvl="2" w:tplc="0410001B" w:tentative="1">
      <w:start w:val="1"/>
      <w:numFmt w:val="lowerRoman"/>
      <w:lvlText w:val="%3."/>
      <w:lvlJc w:val="right"/>
      <w:pPr>
        <w:ind w:left="3927" w:hanging="180"/>
      </w:pPr>
    </w:lvl>
    <w:lvl w:ilvl="3" w:tplc="0410000F" w:tentative="1">
      <w:start w:val="1"/>
      <w:numFmt w:val="decimal"/>
      <w:lvlText w:val="%4."/>
      <w:lvlJc w:val="left"/>
      <w:pPr>
        <w:ind w:left="4647" w:hanging="360"/>
      </w:pPr>
    </w:lvl>
    <w:lvl w:ilvl="4" w:tplc="04100019" w:tentative="1">
      <w:start w:val="1"/>
      <w:numFmt w:val="lowerLetter"/>
      <w:lvlText w:val="%5."/>
      <w:lvlJc w:val="left"/>
      <w:pPr>
        <w:ind w:left="5367" w:hanging="360"/>
      </w:pPr>
    </w:lvl>
    <w:lvl w:ilvl="5" w:tplc="0410001B" w:tentative="1">
      <w:start w:val="1"/>
      <w:numFmt w:val="lowerRoman"/>
      <w:lvlText w:val="%6."/>
      <w:lvlJc w:val="right"/>
      <w:pPr>
        <w:ind w:left="6087" w:hanging="180"/>
      </w:pPr>
    </w:lvl>
    <w:lvl w:ilvl="6" w:tplc="0410000F" w:tentative="1">
      <w:start w:val="1"/>
      <w:numFmt w:val="decimal"/>
      <w:lvlText w:val="%7."/>
      <w:lvlJc w:val="left"/>
      <w:pPr>
        <w:ind w:left="6807" w:hanging="360"/>
      </w:pPr>
    </w:lvl>
    <w:lvl w:ilvl="7" w:tplc="04100019" w:tentative="1">
      <w:start w:val="1"/>
      <w:numFmt w:val="lowerLetter"/>
      <w:lvlText w:val="%8."/>
      <w:lvlJc w:val="left"/>
      <w:pPr>
        <w:ind w:left="7527" w:hanging="360"/>
      </w:pPr>
    </w:lvl>
    <w:lvl w:ilvl="8" w:tplc="0410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oofState w:spelling="clean"/>
  <w:attachedTemplate r:id="rId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654"/>
    <w:rsid w:val="0001713C"/>
    <w:rsid w:val="00067BFB"/>
    <w:rsid w:val="00092FFB"/>
    <w:rsid w:val="00095EFF"/>
    <w:rsid w:val="00096A76"/>
    <w:rsid w:val="000B6F18"/>
    <w:rsid w:val="000F4272"/>
    <w:rsid w:val="00180CE3"/>
    <w:rsid w:val="00196644"/>
    <w:rsid w:val="001B5087"/>
    <w:rsid w:val="00207368"/>
    <w:rsid w:val="00220035"/>
    <w:rsid w:val="002479A5"/>
    <w:rsid w:val="002A2AB7"/>
    <w:rsid w:val="00325D19"/>
    <w:rsid w:val="00395171"/>
    <w:rsid w:val="003C5041"/>
    <w:rsid w:val="00474B64"/>
    <w:rsid w:val="004C2D64"/>
    <w:rsid w:val="004C3FE6"/>
    <w:rsid w:val="004D050F"/>
    <w:rsid w:val="004E28DE"/>
    <w:rsid w:val="00526D29"/>
    <w:rsid w:val="005E5376"/>
    <w:rsid w:val="005F1AEF"/>
    <w:rsid w:val="00673212"/>
    <w:rsid w:val="006B09BA"/>
    <w:rsid w:val="006B14FE"/>
    <w:rsid w:val="006E475C"/>
    <w:rsid w:val="00767B9B"/>
    <w:rsid w:val="008224FE"/>
    <w:rsid w:val="00827D2F"/>
    <w:rsid w:val="0088382C"/>
    <w:rsid w:val="008C3CD5"/>
    <w:rsid w:val="008D26B9"/>
    <w:rsid w:val="0090461A"/>
    <w:rsid w:val="009318A0"/>
    <w:rsid w:val="009635AE"/>
    <w:rsid w:val="009C45D0"/>
    <w:rsid w:val="009E520A"/>
    <w:rsid w:val="00A4005F"/>
    <w:rsid w:val="00A45A23"/>
    <w:rsid w:val="00A500B0"/>
    <w:rsid w:val="00A75707"/>
    <w:rsid w:val="00AA1759"/>
    <w:rsid w:val="00AE4A07"/>
    <w:rsid w:val="00AE74D7"/>
    <w:rsid w:val="00B12A95"/>
    <w:rsid w:val="00B16654"/>
    <w:rsid w:val="00B541FC"/>
    <w:rsid w:val="00B75679"/>
    <w:rsid w:val="00B82EA0"/>
    <w:rsid w:val="00BA745F"/>
    <w:rsid w:val="00BB102E"/>
    <w:rsid w:val="00BC66B3"/>
    <w:rsid w:val="00C059FC"/>
    <w:rsid w:val="00C35894"/>
    <w:rsid w:val="00C40932"/>
    <w:rsid w:val="00CA6B51"/>
    <w:rsid w:val="00CB33CB"/>
    <w:rsid w:val="00CE20EB"/>
    <w:rsid w:val="00D27373"/>
    <w:rsid w:val="00D47435"/>
    <w:rsid w:val="00DA02C8"/>
    <w:rsid w:val="00DA307C"/>
    <w:rsid w:val="00E00CB0"/>
    <w:rsid w:val="00E22590"/>
    <w:rsid w:val="00E22F3A"/>
    <w:rsid w:val="00E55AC0"/>
    <w:rsid w:val="00E76534"/>
    <w:rsid w:val="00E766B0"/>
    <w:rsid w:val="00E83086"/>
    <w:rsid w:val="00E94125"/>
    <w:rsid w:val="00ED1943"/>
    <w:rsid w:val="00EE32DE"/>
    <w:rsid w:val="00F07A78"/>
    <w:rsid w:val="00F1475B"/>
    <w:rsid w:val="00F864EC"/>
    <w:rsid w:val="00FB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24FE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FB705D"/>
    <w:pPr>
      <w:keepNext/>
      <w:tabs>
        <w:tab w:val="left" w:pos="6237"/>
      </w:tabs>
      <w:outlineLvl w:val="0"/>
    </w:pPr>
    <w:rPr>
      <w:b/>
      <w:sz w:val="16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01713C"/>
    <w:pPr>
      <w:keepNext/>
      <w:ind w:right="4960"/>
      <w:outlineLvl w:val="1"/>
    </w:pPr>
    <w:rPr>
      <w:b/>
      <w:szCs w:val="20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B70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B70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1Carattere">
    <w:name w:val="Titolo 1 Carattere"/>
    <w:link w:val="Titolo1"/>
    <w:rsid w:val="00FB705D"/>
    <w:rPr>
      <w:rFonts w:ascii="Times New Roman" w:eastAsia="Times New Roman" w:hAnsi="Times New Roman" w:cs="Times New Roman"/>
      <w:b/>
      <w:sz w:val="16"/>
      <w:szCs w:val="20"/>
      <w:lang w:eastAsia="it-IT"/>
    </w:rPr>
  </w:style>
  <w:style w:type="character" w:styleId="Collegamentoipertestuale">
    <w:name w:val="Hyperlink"/>
    <w:rsid w:val="00FB705D"/>
    <w:rPr>
      <w:color w:val="0000FF"/>
      <w:u w:val="single"/>
    </w:rPr>
  </w:style>
  <w:style w:type="character" w:customStyle="1" w:styleId="Titolo3Carattere">
    <w:name w:val="Titolo 3 Carattere"/>
    <w:link w:val="Titolo3"/>
    <w:uiPriority w:val="9"/>
    <w:rsid w:val="00FB705D"/>
    <w:rPr>
      <w:rFonts w:ascii="Cambria" w:eastAsia="Times New Roman" w:hAnsi="Cambria" w:cs="Times New Roman"/>
      <w:b/>
      <w:bCs/>
      <w:color w:val="4F81BD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01713C"/>
    <w:rPr>
      <w:rFonts w:ascii="Times New Roman" w:eastAsia="Times New Roman" w:hAnsi="Times New Roman"/>
      <w:b/>
      <w:sz w:val="24"/>
    </w:rPr>
  </w:style>
  <w:style w:type="paragraph" w:styleId="Rientrocorpodeltesto">
    <w:name w:val="Body Text Indent"/>
    <w:basedOn w:val="Normale"/>
    <w:link w:val="RientrocorpodeltestoCarattere"/>
    <w:rsid w:val="00D27373"/>
    <w:pPr>
      <w:ind w:firstLine="993"/>
      <w:jc w:val="both"/>
    </w:pPr>
    <w:rPr>
      <w:szCs w:val="20"/>
    </w:rPr>
  </w:style>
  <w:style w:type="character" w:customStyle="1" w:styleId="RientrocorpodeltestoCarattere">
    <w:name w:val="Rientro corpo del testo Carattere"/>
    <w:link w:val="Rientrocorpodeltesto"/>
    <w:rsid w:val="00D27373"/>
    <w:rPr>
      <w:rFonts w:ascii="Times New Roman" w:eastAsia="Times New Roman" w:hAnsi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67B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67BFB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67B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67BFB"/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4093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6A7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6A7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24FE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FB705D"/>
    <w:pPr>
      <w:keepNext/>
      <w:tabs>
        <w:tab w:val="left" w:pos="6237"/>
      </w:tabs>
      <w:outlineLvl w:val="0"/>
    </w:pPr>
    <w:rPr>
      <w:b/>
      <w:sz w:val="16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01713C"/>
    <w:pPr>
      <w:keepNext/>
      <w:ind w:right="4960"/>
      <w:outlineLvl w:val="1"/>
    </w:pPr>
    <w:rPr>
      <w:b/>
      <w:szCs w:val="20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B705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B70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1Carattere">
    <w:name w:val="Titolo 1 Carattere"/>
    <w:link w:val="Titolo1"/>
    <w:rsid w:val="00FB705D"/>
    <w:rPr>
      <w:rFonts w:ascii="Times New Roman" w:eastAsia="Times New Roman" w:hAnsi="Times New Roman" w:cs="Times New Roman"/>
      <w:b/>
      <w:sz w:val="16"/>
      <w:szCs w:val="20"/>
      <w:lang w:eastAsia="it-IT"/>
    </w:rPr>
  </w:style>
  <w:style w:type="character" w:styleId="Collegamentoipertestuale">
    <w:name w:val="Hyperlink"/>
    <w:rsid w:val="00FB705D"/>
    <w:rPr>
      <w:color w:val="0000FF"/>
      <w:u w:val="single"/>
    </w:rPr>
  </w:style>
  <w:style w:type="character" w:customStyle="1" w:styleId="Titolo3Carattere">
    <w:name w:val="Titolo 3 Carattere"/>
    <w:link w:val="Titolo3"/>
    <w:uiPriority w:val="9"/>
    <w:rsid w:val="00FB705D"/>
    <w:rPr>
      <w:rFonts w:ascii="Cambria" w:eastAsia="Times New Roman" w:hAnsi="Cambria" w:cs="Times New Roman"/>
      <w:b/>
      <w:bCs/>
      <w:color w:val="4F81BD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01713C"/>
    <w:rPr>
      <w:rFonts w:ascii="Times New Roman" w:eastAsia="Times New Roman" w:hAnsi="Times New Roman"/>
      <w:b/>
      <w:sz w:val="24"/>
    </w:rPr>
  </w:style>
  <w:style w:type="paragraph" w:styleId="Rientrocorpodeltesto">
    <w:name w:val="Body Text Indent"/>
    <w:basedOn w:val="Normale"/>
    <w:link w:val="RientrocorpodeltestoCarattere"/>
    <w:rsid w:val="00D27373"/>
    <w:pPr>
      <w:ind w:firstLine="993"/>
      <w:jc w:val="both"/>
    </w:pPr>
    <w:rPr>
      <w:szCs w:val="20"/>
    </w:rPr>
  </w:style>
  <w:style w:type="character" w:customStyle="1" w:styleId="RientrocorpodeltestoCarattere">
    <w:name w:val="Rientro corpo del testo Carattere"/>
    <w:link w:val="Rientrocorpodeltesto"/>
    <w:rsid w:val="00D27373"/>
    <w:rPr>
      <w:rFonts w:ascii="Times New Roman" w:eastAsia="Times New Roman" w:hAnsi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67B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67BFB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67B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67BFB"/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4093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6A7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6A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3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0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0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52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218876">
                                              <w:marLeft w:val="-150"/>
                                              <w:marRight w:val="-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285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4917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0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8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34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61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11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60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613006">
                                              <w:marLeft w:val="-150"/>
                                              <w:marRight w:val="-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02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03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cportosantostefano@mit.gov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pcarrara@mit.gov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pviareggio@mit.gov.i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francesco.paolillo@mit.gov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plivorno@guardiacostiera.gov.i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iara.amordeluso\Desktop\Modello%20di%20letter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7F6D3-B7A6-4C75-B95D-060A9C6AE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di lettera.dot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MIT</Company>
  <LinksUpToDate>false</LinksUpToDate>
  <CharactersWithSpaces>1605</CharactersWithSpaces>
  <SharedDoc>false</SharedDoc>
  <HLinks>
    <vt:vector size="6" baseType="variant">
      <vt:variant>
        <vt:i4>6750228</vt:i4>
      </vt:variant>
      <vt:variant>
        <vt:i4>3</vt:i4>
      </vt:variant>
      <vt:variant>
        <vt:i4>0</vt:i4>
      </vt:variant>
      <vt:variant>
        <vt:i4>5</vt:i4>
      </vt:variant>
      <vt:variant>
        <vt:lpwstr>mailto:cplivorno@mit.gov.it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AMORDELUSO Chiara (S.T.V.)</dc:creator>
  <cp:lastModifiedBy>Administrator</cp:lastModifiedBy>
  <cp:revision>2</cp:revision>
  <cp:lastPrinted>2017-11-03T10:33:00Z</cp:lastPrinted>
  <dcterms:created xsi:type="dcterms:W3CDTF">2017-11-15T08:07:00Z</dcterms:created>
  <dcterms:modified xsi:type="dcterms:W3CDTF">2017-11-15T08:07:00Z</dcterms:modified>
</cp:coreProperties>
</file>